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6EBC6" w14:textId="77777777" w:rsidR="00202D29" w:rsidRDefault="00202D29" w:rsidP="00202D29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Richard MARTYN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58F005E3" w14:textId="77777777" w:rsidR="00202D29" w:rsidRDefault="00202D29" w:rsidP="00202D29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Stratfield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Saye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Hampshire. Yeoman.</w:t>
      </w:r>
    </w:p>
    <w:p w14:paraId="0B1EB228" w14:textId="77777777" w:rsidR="00202D29" w:rsidRDefault="00202D29" w:rsidP="00202D29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3A55018" w14:textId="77777777" w:rsidR="00202D29" w:rsidRDefault="00202D29" w:rsidP="00202D29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7FE7EF6" w14:textId="77777777" w:rsidR="00202D29" w:rsidRDefault="00202D29" w:rsidP="00202D29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1440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Richard More(q.v.) brought a plaint of debt against him(q.v.), Thomas Hall</w:t>
      </w:r>
    </w:p>
    <w:p w14:paraId="29597FD5" w14:textId="77777777" w:rsidR="00202D29" w:rsidRDefault="00202D29" w:rsidP="00202D29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Heckfield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(q.v.), Robert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Hert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Stratfield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Saye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 and William</w:t>
      </w:r>
    </w:p>
    <w:p w14:paraId="6989C766" w14:textId="77777777" w:rsidR="00202D29" w:rsidRDefault="00202D29" w:rsidP="00202D29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Spycer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Basingstoke(q.v.).</w:t>
      </w:r>
    </w:p>
    <w:p w14:paraId="65B376A9" w14:textId="77777777" w:rsidR="00202D29" w:rsidRDefault="00202D29" w:rsidP="00202D29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30DC0CBC" w14:textId="77777777" w:rsidR="00202D29" w:rsidRDefault="00202D29" w:rsidP="00202D29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4E14BE3" w14:textId="77777777" w:rsidR="00202D29" w:rsidRDefault="00202D29" w:rsidP="00202D29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228F0CC" w14:textId="77777777" w:rsidR="00202D29" w:rsidRDefault="00202D29" w:rsidP="00202D29">
      <w:pPr>
        <w:pStyle w:val="NoSpacing"/>
        <w:tabs>
          <w:tab w:val="left" w:pos="720"/>
        </w:tabs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15 February 2022</w:t>
      </w:r>
    </w:p>
    <w:p w14:paraId="03FBF68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D7869" w14:textId="77777777" w:rsidR="00202D29" w:rsidRDefault="00202D29" w:rsidP="009139A6">
      <w:r>
        <w:separator/>
      </w:r>
    </w:p>
  </w:endnote>
  <w:endnote w:type="continuationSeparator" w:id="0">
    <w:p w14:paraId="20CD4655" w14:textId="77777777" w:rsidR="00202D29" w:rsidRDefault="00202D2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23B9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964A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6E20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E47FA" w14:textId="77777777" w:rsidR="00202D29" w:rsidRDefault="00202D29" w:rsidP="009139A6">
      <w:r>
        <w:separator/>
      </w:r>
    </w:p>
  </w:footnote>
  <w:footnote w:type="continuationSeparator" w:id="0">
    <w:p w14:paraId="5232FB84" w14:textId="77777777" w:rsidR="00202D29" w:rsidRDefault="00202D2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31DE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1687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3BA0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D29"/>
    <w:rsid w:val="000666E0"/>
    <w:rsid w:val="00202D29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C4B065"/>
  <w15:chartTrackingRefBased/>
  <w15:docId w15:val="{B8F19544-A603-40C5-ACA2-BC8CB4777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02D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2022-03-22T19:48:00Z</dcterms:created>
  <dcterms:modified xsi:type="dcterms:W3CDTF">2022-03-22T19:48:00Z</dcterms:modified>
</cp:coreProperties>
</file>